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C1C" w:rsidRDefault="00845492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3817257</wp:posOffset>
                </wp:positionH>
                <wp:positionV relativeFrom="paragraph">
                  <wp:posOffset>856343</wp:posOffset>
                </wp:positionV>
                <wp:extent cx="798286" cy="1669143"/>
                <wp:effectExtent l="0" t="0" r="20955" b="2667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8286" cy="16691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64F63" id="Straight Connector 11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55pt,67.45pt" to="363.4pt,1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5007066</wp:posOffset>
                </wp:positionH>
                <wp:positionV relativeFrom="paragraph">
                  <wp:posOffset>3106056</wp:posOffset>
                </wp:positionV>
                <wp:extent cx="464820" cy="943429"/>
                <wp:effectExtent l="0" t="0" r="30480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9434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66316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25pt,244.55pt" to="430.8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3585029</wp:posOffset>
                </wp:positionH>
                <wp:positionV relativeFrom="paragraph">
                  <wp:posOffset>3700871</wp:posOffset>
                </wp:positionV>
                <wp:extent cx="333828" cy="624386"/>
                <wp:effectExtent l="0" t="0" r="28575" b="2349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828" cy="6243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ED6C4" id="Straight Connector 9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3pt,291.4pt" to="308.6pt,3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2815771</wp:posOffset>
                </wp:positionH>
                <wp:positionV relativeFrom="paragraph">
                  <wp:posOffset>2583543</wp:posOffset>
                </wp:positionV>
                <wp:extent cx="420915" cy="464457"/>
                <wp:effectExtent l="0" t="0" r="36830" b="3111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915" cy="4644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9937D"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7pt,203.45pt" to="254.85pt,2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A6D8FF" wp14:editId="3EDFB97B">
                <wp:simplePos x="0" y="0"/>
                <wp:positionH relativeFrom="column">
                  <wp:posOffset>-159657</wp:posOffset>
                </wp:positionH>
                <wp:positionV relativeFrom="paragraph">
                  <wp:posOffset>4325258</wp:posOffset>
                </wp:positionV>
                <wp:extent cx="4572000" cy="1640114"/>
                <wp:effectExtent l="0" t="0" r="19050" b="177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6401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 w:rsidP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Origins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(which myths/legends it comes from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6D8F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2.55pt;margin-top:340.55pt;width:5in;height:12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" fillcolor="window" strokeweight=".5pt">
                <v:textbox>
                  <w:txbxContent>
                    <w:p w:rsidR="003F0E30" w:rsidRPr="003F0E30" w:rsidRDefault="003F0E30" w:rsidP="003F0E3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Origins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(which myths/legends it comes from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-377371</wp:posOffset>
                </wp:positionH>
                <wp:positionV relativeFrom="paragraph">
                  <wp:posOffset>1277257</wp:posOffset>
                </wp:positionV>
                <wp:extent cx="3192689" cy="2641600"/>
                <wp:effectExtent l="0" t="0" r="2730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2689" cy="264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Appearance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(what it looks like):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-29.7pt;margin-top:100.55pt;width:251.4pt;height:20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" fillcolor="white [3201]" strokeweight=".5pt">
                <v:textbox>
                  <w:txbxContent>
                    <w:p w:rsidR="003F0E30" w:rsidRPr="003F0E30" w:rsidRDefault="003F0E3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Appearance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(what it looks like):</w:t>
                      </w:r>
                    </w:p>
                  </w:txbxContent>
                </v:textbox>
              </v:shap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70790A" wp14:editId="12E048B5">
                <wp:simplePos x="0" y="0"/>
                <wp:positionH relativeFrom="column">
                  <wp:posOffset>5471886</wp:posOffset>
                </wp:positionH>
                <wp:positionV relativeFrom="paragraph">
                  <wp:posOffset>2336800</wp:posOffset>
                </wp:positionV>
                <wp:extent cx="3556000" cy="3729990"/>
                <wp:effectExtent l="0" t="0" r="2540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6000" cy="3729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 w:rsidP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Behaviour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(how it acts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0790A" id="Text Box 5" o:spid="_x0000_s1028" type="#_x0000_t202" style="position:absolute;margin-left:430.85pt;margin-top:184pt;width:280pt;height:29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" fillcolor="window" strokeweight=".5pt">
                <v:textbox>
                  <w:txbxContent>
                    <w:p w:rsidR="003F0E30" w:rsidRPr="003F0E30" w:rsidRDefault="003F0E30" w:rsidP="003F0E3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Behaviour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(how it acts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70790A" wp14:editId="12E048B5">
                <wp:simplePos x="0" y="0"/>
                <wp:positionH relativeFrom="column">
                  <wp:posOffset>4601029</wp:posOffset>
                </wp:positionH>
                <wp:positionV relativeFrom="paragraph">
                  <wp:posOffset>-217714</wp:posOffset>
                </wp:positionV>
                <wp:extent cx="4572000" cy="2264228"/>
                <wp:effectExtent l="0" t="0" r="19050" b="222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22642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 w:rsidP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Habitat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(where it lives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0790A" id="Text Box 6" o:spid="_x0000_s1029" type="#_x0000_t202" style="position:absolute;margin-left:362.3pt;margin-top:-17.15pt;width:5in;height:17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" fillcolor="window" strokeweight=".5pt">
                <v:textbox>
                  <w:txbxContent>
                    <w:p w:rsidR="003F0E30" w:rsidRPr="003F0E30" w:rsidRDefault="003F0E30" w:rsidP="003F0E3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Habitat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(where it lives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3236686</wp:posOffset>
                </wp:positionH>
                <wp:positionV relativeFrom="paragraph">
                  <wp:posOffset>2525486</wp:posOffset>
                </wp:positionV>
                <wp:extent cx="1770743" cy="1175657"/>
                <wp:effectExtent l="0" t="0" r="20320" b="247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0743" cy="1175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My sea creature is 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54.85pt;margin-top:198.85pt;width:139.45pt;height:9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" fillcolor="white [3201]" strokeweight=".5pt">
                <v:textbox>
                  <w:txbxContent>
                    <w:p w:rsidR="003F0E30" w:rsidRPr="003F0E30" w:rsidRDefault="003F0E3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My sea creature is a:</w:t>
                      </w:r>
                    </w:p>
                  </w:txbxContent>
                </v:textbox>
              </v:shape>
            </w:pict>
          </mc:Fallback>
        </mc:AlternateContent>
      </w:r>
      <w:r w:rsidR="003F0E3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-464457</wp:posOffset>
                </wp:positionH>
                <wp:positionV relativeFrom="paragraph">
                  <wp:posOffset>-449943</wp:posOffset>
                </wp:positionV>
                <wp:extent cx="4412343" cy="1407886"/>
                <wp:effectExtent l="0" t="0" r="26670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2343" cy="1407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0E30" w:rsidRPr="003F0E30" w:rsidRDefault="003F0E30" w:rsidP="003F0E30">
                            <w:pPr>
                              <w:spacing w:after="120"/>
                              <w:rPr>
                                <w:rFonts w:ascii="Comic Sans MS" w:hAnsi="Comic Sans MS"/>
                                <w:b/>
                                <w:color w:val="0070C0"/>
                                <w:sz w:val="28"/>
                              </w:rPr>
                            </w:pPr>
                            <w:r w:rsidRPr="003F0E30">
                              <w:rPr>
                                <w:rFonts w:ascii="Comic Sans MS" w:hAnsi="Comic Sans MS"/>
                                <w:b/>
                                <w:color w:val="0070C0"/>
                                <w:sz w:val="28"/>
                              </w:rPr>
                              <w:t>L.O: To make notes on my chosen sea creature.</w:t>
                            </w:r>
                          </w:p>
                          <w:p w:rsidR="003F0E30" w:rsidRPr="003F0E30" w:rsidRDefault="003F0E3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F0E30">
                              <w:rPr>
                                <w:rFonts w:ascii="Comic Sans MS" w:hAnsi="Comic Sans MS"/>
                                <w:sz w:val="20"/>
                                <w:szCs w:val="20"/>
                                <w:u w:val="single"/>
                              </w:rPr>
                              <w:t>Success Criteria:</w:t>
                            </w:r>
                          </w:p>
                          <w:p w:rsidR="003F0E30" w:rsidRPr="003F0E30" w:rsidRDefault="003F0E30" w:rsidP="003F0E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F0E3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Research, read and pick out key facts from the internet.</w:t>
                            </w:r>
                          </w:p>
                          <w:p w:rsidR="003F0E30" w:rsidRPr="003F0E30" w:rsidRDefault="003F0E30" w:rsidP="003F0E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F0E3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Write in note form.</w:t>
                            </w:r>
                          </w:p>
                          <w:p w:rsidR="003F0E30" w:rsidRPr="003F0E30" w:rsidRDefault="003F0E30" w:rsidP="003F0E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F0E3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Organise my notes under subheadings.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36.55pt;margin-top:-35.45pt;width:347.45pt;height:1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" fillcolor="white [3201]" strokeweight=".5pt">
                <v:textbox>
                  <w:txbxContent>
                    <w:p w:rsidR="003F0E30" w:rsidRPr="003F0E30" w:rsidRDefault="003F0E30" w:rsidP="003F0E30">
                      <w:pPr>
                        <w:spacing w:after="120"/>
                        <w:rPr>
                          <w:rFonts w:ascii="Comic Sans MS" w:hAnsi="Comic Sans MS"/>
                          <w:b/>
                          <w:color w:val="0070C0"/>
                          <w:sz w:val="28"/>
                        </w:rPr>
                      </w:pPr>
                      <w:r w:rsidRPr="003F0E30">
                        <w:rPr>
                          <w:rFonts w:ascii="Comic Sans MS" w:hAnsi="Comic Sans MS"/>
                          <w:b/>
                          <w:color w:val="0070C0"/>
                          <w:sz w:val="28"/>
                        </w:rPr>
                        <w:t>L.O: To make notes on my chosen sea creature.</w:t>
                      </w:r>
                    </w:p>
                    <w:p w:rsidR="003F0E30" w:rsidRPr="003F0E30" w:rsidRDefault="003F0E30">
                      <w:pPr>
                        <w:rPr>
                          <w:rFonts w:ascii="Comic Sans MS" w:hAnsi="Comic Sans MS"/>
                          <w:sz w:val="20"/>
                          <w:szCs w:val="20"/>
                          <w:u w:val="single"/>
                        </w:rPr>
                      </w:pPr>
                      <w:r w:rsidRPr="003F0E30">
                        <w:rPr>
                          <w:rFonts w:ascii="Comic Sans MS" w:hAnsi="Comic Sans MS"/>
                          <w:sz w:val="20"/>
                          <w:szCs w:val="20"/>
                          <w:u w:val="single"/>
                        </w:rPr>
                        <w:t>Success Criteria:</w:t>
                      </w:r>
                    </w:p>
                    <w:p w:rsidR="003F0E30" w:rsidRPr="003F0E30" w:rsidRDefault="003F0E30" w:rsidP="003F0E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F0E30">
                        <w:rPr>
                          <w:rFonts w:ascii="Comic Sans MS" w:hAnsi="Comic Sans MS"/>
                          <w:sz w:val="20"/>
                          <w:szCs w:val="20"/>
                        </w:rPr>
                        <w:t>Research, read and pick out key facts from the internet.</w:t>
                      </w:r>
                    </w:p>
                    <w:p w:rsidR="003F0E30" w:rsidRPr="003F0E30" w:rsidRDefault="003F0E30" w:rsidP="003F0E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F0E30">
                        <w:rPr>
                          <w:rFonts w:ascii="Comic Sans MS" w:hAnsi="Comic Sans MS"/>
                          <w:sz w:val="20"/>
                          <w:szCs w:val="20"/>
                        </w:rPr>
                        <w:t>Write in note form.</w:t>
                      </w:r>
                    </w:p>
                    <w:p w:rsidR="003F0E30" w:rsidRPr="003F0E30" w:rsidRDefault="003F0E30" w:rsidP="003F0E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F0E30">
                        <w:rPr>
                          <w:rFonts w:ascii="Comic Sans MS" w:hAnsi="Comic Sans MS"/>
                          <w:sz w:val="20"/>
                          <w:szCs w:val="20"/>
                        </w:rPr>
                        <w:t>Organise my notes under subheadings.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0C1C" w:rsidSect="003F0E30">
      <w:pgSz w:w="16838" w:h="11906" w:orient="landscape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76DB2"/>
    <w:multiLevelType w:val="hybridMultilevel"/>
    <w:tmpl w:val="0622A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946C6"/>
    <w:multiLevelType w:val="hybridMultilevel"/>
    <w:tmpl w:val="DB7EF1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30"/>
    <w:rsid w:val="00260C1C"/>
    <w:rsid w:val="003F0E30"/>
    <w:rsid w:val="0084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FDFB9"/>
  <w15:chartTrackingRefBased/>
  <w15:docId w15:val="{6E4886C2-D72D-4FE8-8C28-3093DA0E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0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1FD1723B</Template>
  <TotalTime>13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2020-06-03T16:06:00Z</dcterms:created>
  <dcterms:modified xsi:type="dcterms:W3CDTF">2020-06-03T16:19:00Z</dcterms:modified>
</cp:coreProperties>
</file>